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2F044E34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R5-22235</w:t>
      </w:r>
      <w:r w:rsidR="004A4053">
        <w:rPr>
          <w:b/>
          <w:i/>
          <w:sz w:val="28"/>
        </w:rPr>
        <w:t>8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3DB4FEEA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3145CC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1D08FD69" w:rsidR="00B25E50" w:rsidRDefault="004A4053">
            <w:pPr>
              <w:pStyle w:val="CRCoverPage"/>
              <w:spacing w:after="0"/>
              <w:ind w:left="100"/>
            </w:pPr>
            <w:r w:rsidRPr="004A4053">
              <w:t>PRD21 CDS: PC3 for n5 and CBW extension for 25 MHz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458AC7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66FC4F4D" w:rsidR="00B25E50" w:rsidRDefault="00F111AB">
            <w:pPr>
              <w:pStyle w:val="CRCoverPage"/>
              <w:spacing w:after="0"/>
              <w:rPr>
                <w:b/>
                <w:caps/>
              </w:rPr>
            </w:pPr>
            <w:r>
              <w:t>n</w:t>
            </w:r>
            <w:r w:rsidR="004A4053">
              <w:t>5</w:t>
            </w:r>
            <w:r w:rsidR="00922C6B">
              <w:t xml:space="preserve">, </w:t>
            </w:r>
            <w:r w:rsidR="00922C6B" w:rsidRPr="00922C6B">
              <w:t>CBW extension for 25 MHz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45CC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72</Words>
  <Characters>487</Characters>
  <Application>Microsoft Office Word</Application>
  <DocSecurity>0</DocSecurity>
  <Lines>4</Lines>
  <Paragraphs>1</Paragraphs>
  <ScaleCrop>false</ScaleCrop>
  <Company>ETSI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6</cp:revision>
  <cp:lastPrinted>2020-02-05T15:54:00Z</cp:lastPrinted>
  <dcterms:created xsi:type="dcterms:W3CDTF">2022-05-23T08:48:00Z</dcterms:created>
  <dcterms:modified xsi:type="dcterms:W3CDTF">2022-05-23T12:39:00Z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